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2597E" w14:textId="77777777" w:rsidR="006C32DC" w:rsidRDefault="006C32DC" w:rsidP="006C32D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PHYLIP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fl.1448)</w:t>
      </w:r>
    </w:p>
    <w:p w14:paraId="191FFD0F" w14:textId="77777777" w:rsidR="006C32DC" w:rsidRDefault="006C32DC" w:rsidP="006C32D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Cutler.</w:t>
      </w:r>
    </w:p>
    <w:p w14:paraId="7B3BEA75" w14:textId="77777777" w:rsidR="006C32DC" w:rsidRDefault="006C32DC" w:rsidP="006C32D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49E8BAE" w14:textId="77777777" w:rsidR="006C32DC" w:rsidRDefault="006C32DC" w:rsidP="006C32D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16171BF" w14:textId="77777777" w:rsidR="006C32DC" w:rsidRDefault="006C32DC" w:rsidP="006C32D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1448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Joan </w:t>
      </w:r>
      <w:proofErr w:type="spellStart"/>
      <w:r>
        <w:rPr>
          <w:rFonts w:ascii="Times New Roman" w:hAnsi="Times New Roman" w:cs="Times New Roman"/>
          <w:sz w:val="24"/>
          <w:szCs w:val="24"/>
        </w:rPr>
        <w:t>Reynell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Liskeard(q.v.), as the </w:t>
      </w:r>
    </w:p>
    <w:p w14:paraId="62557690" w14:textId="77777777" w:rsidR="006C32DC" w:rsidRDefault="006C32DC" w:rsidP="006C32D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executrix of Reginald </w:t>
      </w:r>
      <w:proofErr w:type="spellStart"/>
      <w:r>
        <w:rPr>
          <w:rFonts w:ascii="Times New Roman" w:hAnsi="Times New Roman" w:cs="Times New Roman"/>
          <w:sz w:val="24"/>
          <w:szCs w:val="24"/>
        </w:rPr>
        <w:t>Touker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03B26BC6" w14:textId="77777777" w:rsidR="006C32DC" w:rsidRDefault="006C32DC" w:rsidP="006C32D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E77645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https://waalt.uh.edu/index.php/CP40/748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EDD4F43" w14:textId="77777777" w:rsidR="006C32DC" w:rsidRDefault="006C32DC" w:rsidP="006C32D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B36B05B" w14:textId="77777777" w:rsidR="006C32DC" w:rsidRDefault="006C32DC" w:rsidP="006C32D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C186601" w14:textId="77777777" w:rsidR="006C32DC" w:rsidRDefault="006C32DC" w:rsidP="006C32D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August 2022</w:t>
      </w:r>
    </w:p>
    <w:p w14:paraId="547468C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A8D3F" w14:textId="77777777" w:rsidR="006C32DC" w:rsidRDefault="006C32DC" w:rsidP="009139A6">
      <w:r>
        <w:separator/>
      </w:r>
    </w:p>
  </w:endnote>
  <w:endnote w:type="continuationSeparator" w:id="0">
    <w:p w14:paraId="4E46262D" w14:textId="77777777" w:rsidR="006C32DC" w:rsidRDefault="006C32D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02F9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9D3F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60DB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3AD80" w14:textId="77777777" w:rsidR="006C32DC" w:rsidRDefault="006C32DC" w:rsidP="009139A6">
      <w:r>
        <w:separator/>
      </w:r>
    </w:p>
  </w:footnote>
  <w:footnote w:type="continuationSeparator" w:id="0">
    <w:p w14:paraId="1F24496C" w14:textId="77777777" w:rsidR="006C32DC" w:rsidRDefault="006C32D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D3DA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36D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BFD4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2DC"/>
    <w:rsid w:val="000666E0"/>
    <w:rsid w:val="002510B7"/>
    <w:rsid w:val="005C130B"/>
    <w:rsid w:val="006C32DC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781F05"/>
  <w15:chartTrackingRefBased/>
  <w15:docId w15:val="{5DB87344-4783-4B87-A40A-A5696F9F6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C32D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2022-08-18T11:07:00Z</dcterms:created>
  <dcterms:modified xsi:type="dcterms:W3CDTF">2022-08-18T11:08:00Z</dcterms:modified>
</cp:coreProperties>
</file>